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6B738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WRESSELL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667FA5B3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Northampton. Ironmonger.</w:t>
      </w:r>
    </w:p>
    <w:p w14:paraId="4A04B35F" w14:textId="77777777" w:rsidR="00A12F5F" w:rsidRDefault="00A12F5F" w:rsidP="00A12F5F">
      <w:pPr>
        <w:pStyle w:val="NoSpacing"/>
        <w:rPr>
          <w:rFonts w:cs="Times New Roman"/>
          <w:szCs w:val="24"/>
        </w:rPr>
      </w:pPr>
    </w:p>
    <w:p w14:paraId="31621A34" w14:textId="77777777" w:rsidR="00A12F5F" w:rsidRDefault="00A12F5F" w:rsidP="00A12F5F">
      <w:pPr>
        <w:pStyle w:val="NoSpacing"/>
        <w:rPr>
          <w:rFonts w:cs="Times New Roman"/>
          <w:szCs w:val="24"/>
        </w:rPr>
      </w:pPr>
    </w:p>
    <w:p w14:paraId="1B941CCD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Petrysfeld</w:t>
      </w:r>
      <w:proofErr w:type="spellEnd"/>
      <w:r>
        <w:rPr>
          <w:rFonts w:cs="Times New Roman"/>
          <w:szCs w:val="24"/>
        </w:rPr>
        <w:t xml:space="preserve"> of London, ironmonger(q.v.), brought a plaint of debt against </w:t>
      </w:r>
    </w:p>
    <w:p w14:paraId="1C21AB22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four others.</w:t>
      </w:r>
    </w:p>
    <w:p w14:paraId="52AEF5D7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http://aalt.law.uh.edu/Indices/CP40Indices/CP40no717/CP40no717Pl.htm</w:t>
        </w:r>
      </w:hyperlink>
      <w:r>
        <w:rPr>
          <w:rFonts w:cs="Times New Roman"/>
          <w:szCs w:val="24"/>
        </w:rPr>
        <w:t xml:space="preserve"> )</w:t>
      </w:r>
    </w:p>
    <w:p w14:paraId="1D1A25AE" w14:textId="77777777" w:rsidR="00A12F5F" w:rsidRDefault="00A12F5F" w:rsidP="00A12F5F">
      <w:pPr>
        <w:pStyle w:val="NoSpacing"/>
        <w:rPr>
          <w:rFonts w:cs="Times New Roman"/>
          <w:szCs w:val="24"/>
        </w:rPr>
      </w:pPr>
    </w:p>
    <w:p w14:paraId="0F243F42" w14:textId="77777777" w:rsidR="00A12F5F" w:rsidRDefault="00A12F5F" w:rsidP="00A12F5F">
      <w:pPr>
        <w:pStyle w:val="NoSpacing"/>
        <w:rPr>
          <w:rFonts w:cs="Times New Roman"/>
          <w:szCs w:val="24"/>
        </w:rPr>
      </w:pPr>
    </w:p>
    <w:p w14:paraId="7C9B7F8B" w14:textId="77777777" w:rsidR="00A12F5F" w:rsidRDefault="00A12F5F" w:rsidP="00A12F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4F5FBE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66F19" w14:textId="77777777" w:rsidR="00A12F5F" w:rsidRDefault="00A12F5F" w:rsidP="009139A6">
      <w:r>
        <w:separator/>
      </w:r>
    </w:p>
  </w:endnote>
  <w:endnote w:type="continuationSeparator" w:id="0">
    <w:p w14:paraId="6241EB85" w14:textId="77777777" w:rsidR="00A12F5F" w:rsidRDefault="00A12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6D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67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2F4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A7EDE" w14:textId="77777777" w:rsidR="00A12F5F" w:rsidRDefault="00A12F5F" w:rsidP="009139A6">
      <w:r>
        <w:separator/>
      </w:r>
    </w:p>
  </w:footnote>
  <w:footnote w:type="continuationSeparator" w:id="0">
    <w:p w14:paraId="3AFC2811" w14:textId="77777777" w:rsidR="00A12F5F" w:rsidRDefault="00A12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A5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81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48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5F"/>
    <w:rsid w:val="000666E0"/>
    <w:rsid w:val="002510B7"/>
    <w:rsid w:val="005C130B"/>
    <w:rsid w:val="00826F5C"/>
    <w:rsid w:val="009139A6"/>
    <w:rsid w:val="009448BB"/>
    <w:rsid w:val="00947624"/>
    <w:rsid w:val="00A12F5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1B5D9"/>
  <w15:chartTrackingRefBased/>
  <w15:docId w15:val="{6C401FDE-0FC1-4C96-9627-F8273448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2F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2023-04-04T09:11:00Z</dcterms:created>
  <dcterms:modified xsi:type="dcterms:W3CDTF">2023-04-04T09:11:00Z</dcterms:modified>
</cp:coreProperties>
</file>